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CA" w:rsidRPr="00CA7C3D" w:rsidRDefault="009737CA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9737CA" w:rsidRPr="00CA7C3D" w:rsidRDefault="009737CA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9737CA" w:rsidRPr="00CA7C3D" w:rsidRDefault="009737CA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737CA" w:rsidRPr="00CA7C3D" w:rsidRDefault="009737CA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9737CA" w:rsidRPr="00CA7C3D" w:rsidRDefault="009737CA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13.11.2023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346</w:t>
      </w:r>
    </w:p>
    <w:p w:rsidR="009737CA" w:rsidRPr="00CA7C3D" w:rsidRDefault="009737CA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9737CA" w:rsidRPr="00CA7C3D" w:rsidRDefault="009737CA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Красновичского сельского поселения Унечского муниципального района Брянской области</w:t>
      </w:r>
    </w:p>
    <w:p w:rsidR="009737CA" w:rsidRPr="00CA7C3D" w:rsidRDefault="009737CA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9737CA" w:rsidRPr="00FC5F2F" w:rsidRDefault="009737CA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</w:t>
      </w:r>
      <w:r>
        <w:rPr>
          <w:lang w:eastAsia="ru-RU"/>
        </w:rPr>
        <w:t xml:space="preserve">Приказом  </w:t>
      </w:r>
      <w:r>
        <w:t xml:space="preserve">Росреестра  от 19.04.2022  № П/0148 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 xml:space="preserve">54 </w:t>
      </w:r>
      <w:r w:rsidRPr="00FC5F2F">
        <w:t>(в редакции решения от</w:t>
      </w:r>
      <w:r>
        <w:t xml:space="preserve"> 06.11.2019 № 6-28)</w:t>
      </w:r>
      <w:r w:rsidRPr="00FC5F2F">
        <w:t xml:space="preserve"> «Об утверждении Генерального плана</w:t>
      </w:r>
      <w:r>
        <w:t xml:space="preserve"> Красновичского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9737CA" w:rsidRDefault="009737CA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9737CA" w:rsidRPr="00336C1F" w:rsidRDefault="009737CA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9737CA" w:rsidRPr="00F13FF3" w:rsidRDefault="009737CA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9737CA" w:rsidRPr="00F13FF3" w:rsidRDefault="009737C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821823</w:t>
      </w:r>
      <w:r w:rsidRPr="00F13FF3">
        <w:rPr>
          <w:lang w:eastAsia="ru-RU"/>
        </w:rPr>
        <w:t>кв.м;</w:t>
      </w:r>
    </w:p>
    <w:p w:rsidR="009737CA" w:rsidRPr="00F13FF3" w:rsidRDefault="009737C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F13FF3">
        <w:rPr>
          <w:lang w:eastAsia="ru-RU"/>
        </w:rPr>
        <w:t xml:space="preserve"> сельское поселение;</w:t>
      </w:r>
    </w:p>
    <w:p w:rsidR="009737CA" w:rsidRPr="00F13FF3" w:rsidRDefault="009737C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9737CA" w:rsidRDefault="009737C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186147</w:t>
      </w:r>
      <w:r w:rsidRPr="00250EE0">
        <w:rPr>
          <w:lang w:eastAsia="ru-RU"/>
        </w:rPr>
        <w:t>кв.м;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Красновичское </w:t>
      </w:r>
      <w:r w:rsidRPr="00250EE0">
        <w:rPr>
          <w:lang w:eastAsia="ru-RU"/>
        </w:rPr>
        <w:t>сельское  поселение;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>: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bookmarkEnd w:id="1"/>
    <w:p w:rsidR="009737CA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1 064667</w:t>
      </w:r>
      <w:r w:rsidRPr="00250EE0">
        <w:rPr>
          <w:lang w:eastAsia="ru-RU"/>
        </w:rPr>
        <w:t>кв.м;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Красновичское </w:t>
      </w:r>
      <w:r w:rsidRPr="00250EE0">
        <w:rPr>
          <w:lang w:eastAsia="ru-RU"/>
        </w:rPr>
        <w:t>сельское  поселение;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>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  <w:bookmarkEnd w:id="2"/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297552</w:t>
      </w:r>
      <w:r w:rsidRPr="00250EE0">
        <w:rPr>
          <w:lang w:eastAsia="ru-RU"/>
        </w:rPr>
        <w:t>кв.м;</w:t>
      </w:r>
    </w:p>
    <w:p w:rsidR="009737CA" w:rsidRPr="00250EE0" w:rsidRDefault="009737C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250EE0">
        <w:rPr>
          <w:lang w:eastAsia="ru-RU"/>
        </w:rPr>
        <w:t xml:space="preserve">  сельское  поселение;</w:t>
      </w:r>
    </w:p>
    <w:p w:rsidR="009737CA" w:rsidRDefault="009737CA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3" w:name="_Hlk118199594"/>
      <w:r w:rsidRPr="00250EE0">
        <w:rPr>
          <w:lang w:eastAsia="ru-RU"/>
        </w:rPr>
        <w:t xml:space="preserve">: </w:t>
      </w:r>
      <w:bookmarkEnd w:id="3"/>
      <w:r w:rsidRPr="00250EE0">
        <w:rPr>
          <w:lang w:eastAsia="ru-RU"/>
        </w:rPr>
        <w:t>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9737CA" w:rsidRPr="00F13FF3" w:rsidRDefault="009737CA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9737CA" w:rsidRPr="00F13FF3" w:rsidRDefault="009737CA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9737CA" w:rsidRPr="00F13FF3" w:rsidRDefault="009737CA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9737CA" w:rsidRPr="0050051F" w:rsidRDefault="009737C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9737CA" w:rsidRPr="0050051F" w:rsidRDefault="009737C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9737CA" w:rsidRPr="0050051F" w:rsidRDefault="009737C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9737CA" w:rsidRDefault="009737C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9737CA" w:rsidRDefault="009737CA" w:rsidP="00095619">
      <w:pPr>
        <w:spacing w:line="240" w:lineRule="auto"/>
        <w:jc w:val="both"/>
        <w:rPr>
          <w:lang w:eastAsia="ru-RU"/>
        </w:rPr>
      </w:pPr>
    </w:p>
    <w:p w:rsidR="009737CA" w:rsidRDefault="009737CA" w:rsidP="00095619">
      <w:pPr>
        <w:spacing w:line="240" w:lineRule="auto"/>
        <w:rPr>
          <w:lang w:eastAsia="ru-RU"/>
        </w:rPr>
      </w:pPr>
    </w:p>
    <w:p w:rsidR="009737CA" w:rsidRPr="0050051F" w:rsidRDefault="009737CA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А.М. Кусков</w:t>
      </w:r>
    </w:p>
    <w:p w:rsidR="009737CA" w:rsidRPr="0050051F" w:rsidRDefault="009737CA" w:rsidP="00095619">
      <w:pPr>
        <w:spacing w:line="240" w:lineRule="auto"/>
        <w:rPr>
          <w:lang w:eastAsia="ru-RU"/>
        </w:rPr>
      </w:pPr>
    </w:p>
    <w:p w:rsidR="009737CA" w:rsidRDefault="009737CA" w:rsidP="00102B37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9737CA" w:rsidRPr="0050051F">
        <w:trPr>
          <w:trHeight w:val="1890"/>
        </w:trPr>
        <w:tc>
          <w:tcPr>
            <w:tcW w:w="10314" w:type="dxa"/>
          </w:tcPr>
          <w:p w:rsidR="009737CA" w:rsidRPr="0050051F" w:rsidRDefault="009737CA" w:rsidP="00296FBB">
            <w:pPr>
              <w:spacing w:line="240" w:lineRule="auto"/>
              <w:rPr>
                <w:lang w:eastAsia="ru-RU"/>
              </w:rPr>
            </w:pPr>
          </w:p>
          <w:p w:rsidR="009737CA" w:rsidRDefault="009737CA" w:rsidP="00296FBB">
            <w:pPr>
              <w:spacing w:line="240" w:lineRule="auto"/>
              <w:rPr>
                <w:lang w:eastAsia="ru-RU"/>
              </w:rPr>
            </w:pPr>
          </w:p>
          <w:p w:rsidR="009737CA" w:rsidRDefault="009737CA" w:rsidP="00296FBB">
            <w:pPr>
              <w:spacing w:line="240" w:lineRule="auto"/>
              <w:rPr>
                <w:lang w:eastAsia="ru-RU"/>
              </w:rPr>
            </w:pPr>
          </w:p>
          <w:p w:rsidR="009737CA" w:rsidRDefault="009737CA" w:rsidP="00296FBB">
            <w:pPr>
              <w:spacing w:line="240" w:lineRule="auto"/>
              <w:rPr>
                <w:lang w:eastAsia="ru-RU"/>
              </w:rPr>
            </w:pPr>
          </w:p>
          <w:p w:rsidR="009737CA" w:rsidRPr="0050051F" w:rsidRDefault="009737CA" w:rsidP="00296FBB">
            <w:pPr>
              <w:spacing w:line="240" w:lineRule="auto"/>
              <w:rPr>
                <w:lang w:eastAsia="ru-RU"/>
              </w:rPr>
            </w:pPr>
          </w:p>
          <w:p w:rsidR="009737CA" w:rsidRPr="0050051F" w:rsidRDefault="009737CA" w:rsidP="00296FBB">
            <w:pPr>
              <w:spacing w:line="240" w:lineRule="auto"/>
              <w:rPr>
                <w:lang w:eastAsia="ru-RU"/>
              </w:rPr>
            </w:pPr>
          </w:p>
          <w:p w:rsidR="009737CA" w:rsidRPr="0050051F" w:rsidRDefault="009737CA" w:rsidP="00296FBB">
            <w:pPr>
              <w:spacing w:line="240" w:lineRule="auto"/>
              <w:rPr>
                <w:lang w:eastAsia="ru-RU"/>
              </w:rPr>
            </w:pPr>
          </w:p>
          <w:p w:rsidR="009737CA" w:rsidRPr="0050051F" w:rsidRDefault="009737CA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3" w:type="dxa"/>
          </w:tcPr>
          <w:p w:rsidR="009737CA" w:rsidRPr="0050051F" w:rsidRDefault="009737CA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9737CA" w:rsidRDefault="009737CA" w:rsidP="00102B37">
      <w:pPr>
        <w:spacing w:line="240" w:lineRule="auto"/>
        <w:rPr>
          <w:lang w:eastAsia="ru-RU"/>
        </w:rPr>
      </w:pPr>
    </w:p>
    <w:p w:rsidR="009737CA" w:rsidRPr="0050051F" w:rsidRDefault="009737CA" w:rsidP="00095619">
      <w:pPr>
        <w:spacing w:line="240" w:lineRule="auto"/>
        <w:rPr>
          <w:lang w:eastAsia="ru-RU"/>
        </w:rPr>
      </w:pPr>
    </w:p>
    <w:p w:rsidR="009737CA" w:rsidRPr="00060422" w:rsidRDefault="009737CA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9737CA" w:rsidRPr="00336C1F" w:rsidRDefault="009737CA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9737CA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7CA" w:rsidRDefault="009737CA" w:rsidP="006F0F01">
      <w:pPr>
        <w:spacing w:line="240" w:lineRule="auto"/>
      </w:pPr>
      <w:r>
        <w:separator/>
      </w:r>
    </w:p>
  </w:endnote>
  <w:endnote w:type="continuationSeparator" w:id="1">
    <w:p w:rsidR="009737CA" w:rsidRDefault="009737CA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7CA" w:rsidRDefault="009737CA" w:rsidP="006F0F01">
      <w:pPr>
        <w:spacing w:line="240" w:lineRule="auto"/>
      </w:pPr>
      <w:r>
        <w:separator/>
      </w:r>
    </w:p>
  </w:footnote>
  <w:footnote w:type="continuationSeparator" w:id="1">
    <w:p w:rsidR="009737CA" w:rsidRDefault="009737CA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296FBB"/>
    <w:rsid w:val="003074CB"/>
    <w:rsid w:val="00336C1F"/>
    <w:rsid w:val="00370C22"/>
    <w:rsid w:val="00372606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3F9C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959DB"/>
    <w:rsid w:val="008C49C1"/>
    <w:rsid w:val="008E3600"/>
    <w:rsid w:val="008F4FB4"/>
    <w:rsid w:val="00922FB4"/>
    <w:rsid w:val="009257BE"/>
    <w:rsid w:val="0093456D"/>
    <w:rsid w:val="00957BBE"/>
    <w:rsid w:val="009737CA"/>
    <w:rsid w:val="009E0AD9"/>
    <w:rsid w:val="00A00E38"/>
    <w:rsid w:val="00A870FE"/>
    <w:rsid w:val="00A907A8"/>
    <w:rsid w:val="00AA779F"/>
    <w:rsid w:val="00AE2DF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D066DE"/>
    <w:rsid w:val="00D07175"/>
    <w:rsid w:val="00D56828"/>
    <w:rsid w:val="00D71959"/>
    <w:rsid w:val="00DB1AC0"/>
    <w:rsid w:val="00DC310F"/>
    <w:rsid w:val="00DC35FF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FF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3</Pages>
  <Words>767</Words>
  <Characters>4375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36</cp:revision>
  <cp:lastPrinted>2023-11-14T15:06:00Z</cp:lastPrinted>
  <dcterms:created xsi:type="dcterms:W3CDTF">2021-06-24T09:26:00Z</dcterms:created>
  <dcterms:modified xsi:type="dcterms:W3CDTF">2023-12-20T14:31:00Z</dcterms:modified>
</cp:coreProperties>
</file>